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4D2" w:rsidRDefault="00432194" w:rsidP="00D7683D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2194" w:rsidRDefault="00432194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  <w:r>
        <w:rPr>
          <w:rFonts w:ascii="Trebuchet MS" w:hAnsi="Trebuchet MS"/>
        </w:rPr>
        <w:t xml:space="preserve"> </w:t>
      </w:r>
      <w:r w:rsidRPr="007953F2">
        <w:rPr>
          <w:rFonts w:ascii="Trebuchet MS" w:hAnsi="Trebuchet MS" w:cs="Arial"/>
          <w:b/>
          <w:sz w:val="26"/>
          <w:szCs w:val="26"/>
        </w:rPr>
        <w:t xml:space="preserve">Cuprinsul dosarului de </w:t>
      </w:r>
      <w:r>
        <w:rPr>
          <w:rFonts w:ascii="Trebuchet MS" w:hAnsi="Trebuchet MS" w:cs="Arial"/>
          <w:b/>
          <w:sz w:val="26"/>
          <w:szCs w:val="26"/>
        </w:rPr>
        <w:t>î</w:t>
      </w:r>
      <w:r w:rsidRPr="007953F2">
        <w:rPr>
          <w:rFonts w:ascii="Trebuchet MS" w:hAnsi="Trebuchet MS" w:cs="Arial"/>
          <w:b/>
          <w:sz w:val="26"/>
          <w:szCs w:val="26"/>
        </w:rPr>
        <w:t>nscriere</w:t>
      </w: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center"/>
        <w:rPr>
          <w:rFonts w:ascii="Trebuchet MS" w:hAnsi="Trebuchet MS" w:cs="Arial"/>
          <w:b/>
          <w:sz w:val="26"/>
          <w:szCs w:val="26"/>
        </w:rPr>
      </w:pPr>
      <w:r w:rsidRPr="007953F2">
        <w:rPr>
          <w:rFonts w:ascii="Trebuchet MS" w:hAnsi="Trebuchet MS" w:cs="Arial"/>
          <w:b/>
          <w:sz w:val="26"/>
          <w:szCs w:val="26"/>
        </w:rPr>
        <w:t>- Concurs</w:t>
      </w:r>
      <w:r>
        <w:rPr>
          <w:rFonts w:ascii="Trebuchet MS" w:hAnsi="Trebuchet MS" w:cs="Arial"/>
          <w:b/>
          <w:sz w:val="26"/>
          <w:szCs w:val="26"/>
        </w:rPr>
        <w:t xml:space="preserve"> </w:t>
      </w:r>
      <w:r w:rsidR="00CA5AAB">
        <w:rPr>
          <w:rFonts w:ascii="Trebuchet MS" w:hAnsi="Trebuchet MS" w:cs="Arial"/>
          <w:b/>
          <w:sz w:val="26"/>
          <w:szCs w:val="26"/>
        </w:rPr>
        <w:t>05</w:t>
      </w:r>
      <w:r>
        <w:rPr>
          <w:rFonts w:ascii="Trebuchet MS" w:hAnsi="Trebuchet MS" w:cs="Arial"/>
          <w:b/>
          <w:sz w:val="26"/>
          <w:szCs w:val="26"/>
        </w:rPr>
        <w:t>.</w:t>
      </w:r>
      <w:r w:rsidR="00E07877">
        <w:rPr>
          <w:rFonts w:ascii="Trebuchet MS" w:hAnsi="Trebuchet MS" w:cs="Arial"/>
          <w:b/>
          <w:sz w:val="26"/>
          <w:szCs w:val="26"/>
        </w:rPr>
        <w:t>1</w:t>
      </w:r>
      <w:r w:rsidR="00CA5AAB">
        <w:rPr>
          <w:rFonts w:ascii="Trebuchet MS" w:hAnsi="Trebuchet MS" w:cs="Arial"/>
          <w:b/>
          <w:sz w:val="26"/>
          <w:szCs w:val="26"/>
        </w:rPr>
        <w:t>2</w:t>
      </w:r>
      <w:bookmarkStart w:id="0" w:name="_GoBack"/>
      <w:bookmarkEnd w:id="0"/>
      <w:r>
        <w:rPr>
          <w:rFonts w:ascii="Trebuchet MS" w:hAnsi="Trebuchet MS" w:cs="Arial"/>
          <w:b/>
          <w:sz w:val="26"/>
          <w:szCs w:val="26"/>
        </w:rPr>
        <w:t>.2018</w:t>
      </w:r>
      <w:r w:rsidRPr="007953F2">
        <w:rPr>
          <w:rFonts w:ascii="Trebuchet MS" w:hAnsi="Trebuchet MS" w:cs="Arial"/>
          <w:b/>
          <w:sz w:val="26"/>
          <w:szCs w:val="26"/>
        </w:rPr>
        <w:t xml:space="preserve"> - </w:t>
      </w: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B54FFB" w:rsidRPr="007953F2" w:rsidRDefault="00B54FFB" w:rsidP="00B54FFB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</w:p>
    <w:p w:rsidR="00321A5F" w:rsidRPr="007953F2" w:rsidRDefault="00321A5F" w:rsidP="00321A5F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</w:rPr>
      </w:pPr>
      <w:r w:rsidRPr="007953F2">
        <w:rPr>
          <w:rFonts w:ascii="Trebuchet MS" w:hAnsi="Trebuchet MS" w:cs="Arial"/>
          <w:sz w:val="26"/>
          <w:szCs w:val="26"/>
        </w:rPr>
        <w:t xml:space="preserve">Dosarul de </w:t>
      </w:r>
      <w:r>
        <w:rPr>
          <w:rFonts w:ascii="Trebuchet MS" w:hAnsi="Trebuchet MS" w:cs="Arial"/>
          <w:sz w:val="26"/>
          <w:szCs w:val="26"/>
        </w:rPr>
        <w:t>î</w:t>
      </w:r>
      <w:r w:rsidRPr="007953F2">
        <w:rPr>
          <w:rFonts w:ascii="Trebuchet MS" w:hAnsi="Trebuchet MS" w:cs="Arial"/>
          <w:sz w:val="26"/>
          <w:szCs w:val="26"/>
        </w:rPr>
        <w:t>nscriere va cuprinde urm</w:t>
      </w:r>
      <w:r>
        <w:rPr>
          <w:rFonts w:ascii="Trebuchet MS" w:hAnsi="Trebuchet MS" w:cs="Arial"/>
          <w:sz w:val="26"/>
          <w:szCs w:val="26"/>
        </w:rPr>
        <w:t>ă</w:t>
      </w:r>
      <w:r w:rsidRPr="007953F2">
        <w:rPr>
          <w:rFonts w:ascii="Trebuchet MS" w:hAnsi="Trebuchet MS" w:cs="Arial"/>
          <w:sz w:val="26"/>
          <w:szCs w:val="26"/>
        </w:rPr>
        <w:t>toarele documente :</w:t>
      </w:r>
    </w:p>
    <w:p w:rsidR="00321A5F" w:rsidRPr="007953F2" w:rsidRDefault="00321A5F" w:rsidP="00321A5F">
      <w:pPr>
        <w:tabs>
          <w:tab w:val="num" w:pos="1776"/>
        </w:tabs>
        <w:ind w:left="360"/>
        <w:jc w:val="both"/>
        <w:rPr>
          <w:rFonts w:ascii="Trebuchet MS" w:hAnsi="Trebuchet MS" w:cs="Arial"/>
          <w:sz w:val="26"/>
          <w:szCs w:val="26"/>
          <w:u w:val="single"/>
        </w:rPr>
      </w:pPr>
    </w:p>
    <w:p w:rsidR="00321A5F" w:rsidRPr="002B65CB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  <w:color w:val="FF0000"/>
        </w:rPr>
      </w:pPr>
      <w:r>
        <w:rPr>
          <w:rFonts w:ascii="Trebuchet MS" w:hAnsi="Trebuchet MS" w:cs="Arial"/>
        </w:rPr>
        <w:t xml:space="preserve">Consimțământ privind prelucrarea datelor cu caracter personal( modelul anexat- </w:t>
      </w:r>
      <w:hyperlink r:id="rId9" w:history="1">
        <w:r w:rsidRPr="004602FD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)- </w:t>
      </w:r>
      <w:r w:rsidRPr="002B65CB">
        <w:rPr>
          <w:rFonts w:ascii="Trebuchet MS" w:hAnsi="Trebuchet MS" w:cs="Arial"/>
          <w:color w:val="FF0000"/>
        </w:rPr>
        <w:t xml:space="preserve">ATENȚIE! În lipsa consimțământului privind prelucrarea datelor cu caracter personal, dosarul de înscriere nu poate fi primit! 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 xml:space="preserve">Scrisoare de intenție 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 xml:space="preserve">Curriculum Vitae( dupa modelul anexat- </w:t>
      </w:r>
      <w:hyperlink r:id="rId10" w:history="1">
        <w:r w:rsidRPr="00F86CF2">
          <w:rPr>
            <w:rStyle w:val="Hyperlink"/>
            <w:rFonts w:ascii="Trebuchet MS" w:hAnsi="Trebuchet MS" w:cs="Arial"/>
          </w:rPr>
          <w:t>www.adrmuntenia.ro</w:t>
        </w:r>
      </w:hyperlink>
      <w:r w:rsidRPr="00F86CF2">
        <w:rPr>
          <w:rFonts w:ascii="Trebuchet MS" w:hAnsi="Trebuchet MS" w:cs="Arial"/>
        </w:rPr>
        <w:t xml:space="preserve"> );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Cazierul</w:t>
      </w:r>
    </w:p>
    <w:p w:rsidR="00321A5F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Copia actului de identitate </w:t>
      </w:r>
    </w:p>
    <w:p w:rsidR="00CA5AAB" w:rsidRPr="00F86CF2" w:rsidRDefault="00CA5AAB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Copia permisului de conducere</w:t>
      </w:r>
    </w:p>
    <w:p w:rsidR="00321A5F" w:rsidRPr="00F86CF2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 xml:space="preserve">Copia diplomei de absolvire a studiilor </w:t>
      </w:r>
      <w:r w:rsidR="00CA5AAB">
        <w:rPr>
          <w:rFonts w:ascii="Trebuchet MS" w:hAnsi="Trebuchet MS" w:cs="Arial"/>
        </w:rPr>
        <w:t>medii</w:t>
      </w:r>
    </w:p>
    <w:p w:rsidR="00321A5F" w:rsidRDefault="00321A5F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 w:rsidRPr="00F86CF2">
        <w:rPr>
          <w:rFonts w:ascii="Trebuchet MS" w:hAnsi="Trebuchet MS" w:cs="Arial"/>
        </w:rPr>
        <w:t>Copia carnetului de muncă(dacă este cazul). În situația în care candidatul nu a avut carnet de muncă, copia adeverinței/lor care atestă calitatea de angajat la locurile de muncă anterioare</w:t>
      </w:r>
    </w:p>
    <w:p w:rsidR="00CA5AAB" w:rsidRPr="00F86CF2" w:rsidRDefault="00CA5AAB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Copii ale documentelor care atestă experiența solicitată prin anunțul de recrutare</w:t>
      </w:r>
    </w:p>
    <w:p w:rsidR="00321A5F" w:rsidRPr="00F86CF2" w:rsidRDefault="00CA5AAB" w:rsidP="00321A5F">
      <w:pPr>
        <w:numPr>
          <w:ilvl w:val="0"/>
          <w:numId w:val="8"/>
        </w:numPr>
        <w:tabs>
          <w:tab w:val="num" w:pos="1776"/>
        </w:tabs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Adeverință medicală din care să reiasă faptul că potențialul candidat este apt să presteze activitatea</w:t>
      </w:r>
      <w:r w:rsidR="00321A5F" w:rsidRPr="00F86CF2">
        <w:rPr>
          <w:rFonts w:ascii="Trebuchet MS" w:hAnsi="Trebuchet MS" w:cs="Arial"/>
        </w:rPr>
        <w:t>.</w:t>
      </w:r>
    </w:p>
    <w:p w:rsidR="00321A5F" w:rsidRDefault="00321A5F" w:rsidP="00321A5F">
      <w:pPr>
        <w:tabs>
          <w:tab w:val="num" w:pos="1776"/>
        </w:tabs>
        <w:ind w:left="720"/>
        <w:jc w:val="both"/>
        <w:rPr>
          <w:rFonts w:ascii="Trebuchet MS" w:hAnsi="Trebuchet MS" w:cs="Arial"/>
          <w:sz w:val="26"/>
          <w:szCs w:val="26"/>
        </w:rPr>
      </w:pPr>
    </w:p>
    <w:p w:rsidR="00321A5F" w:rsidRPr="007953F2" w:rsidRDefault="00321A5F" w:rsidP="00321A5F">
      <w:pPr>
        <w:jc w:val="both"/>
        <w:rPr>
          <w:rFonts w:ascii="Trebuchet MS" w:hAnsi="Trebuchet MS" w:cs="Arial"/>
          <w:sz w:val="26"/>
          <w:szCs w:val="26"/>
        </w:rPr>
      </w:pPr>
    </w:p>
    <w:p w:rsidR="00321A5F" w:rsidRPr="0025173B" w:rsidRDefault="00321A5F" w:rsidP="00321A5F">
      <w:pPr>
        <w:jc w:val="both"/>
        <w:rPr>
          <w:rFonts w:ascii="Trebuchet MS" w:hAnsi="Trebuchet MS"/>
        </w:rPr>
      </w:pPr>
      <w:r w:rsidRPr="0025173B">
        <w:rPr>
          <w:rFonts w:ascii="Trebuchet MS" w:hAnsi="Trebuchet MS" w:cs="Arial"/>
        </w:rPr>
        <w:t xml:space="preserve">Copiile sus-menţionatelor documente sunt însoţite de originale, care sunt verificate pentru conformitate sau candidatul poate depune copii legalizate. </w:t>
      </w:r>
    </w:p>
    <w:p w:rsidR="00B54FFB" w:rsidRDefault="00B54FFB" w:rsidP="00432194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sectPr w:rsidR="00B54FFB" w:rsidSect="00B00530">
      <w:footerReference w:type="even" r:id="rId11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46F3" w:rsidRDefault="007946F3">
      <w:r>
        <w:separator/>
      </w:r>
    </w:p>
  </w:endnote>
  <w:endnote w:type="continuationSeparator" w:id="0">
    <w:p w:rsidR="007946F3" w:rsidRDefault="00794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BF3" w:rsidRDefault="007E73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14BF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4BF3" w:rsidRDefault="00A14B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46F3" w:rsidRDefault="007946F3">
      <w:r>
        <w:separator/>
      </w:r>
    </w:p>
  </w:footnote>
  <w:footnote w:type="continuationSeparator" w:id="0">
    <w:p w:rsidR="007946F3" w:rsidRDefault="00794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C671E"/>
    <w:multiLevelType w:val="hybridMultilevel"/>
    <w:tmpl w:val="83302B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896"/>
    <w:rsid w:val="000104C2"/>
    <w:rsid w:val="00022A2D"/>
    <w:rsid w:val="000339D8"/>
    <w:rsid w:val="00042427"/>
    <w:rsid w:val="000425A0"/>
    <w:rsid w:val="000446B2"/>
    <w:rsid w:val="000552D0"/>
    <w:rsid w:val="0007521B"/>
    <w:rsid w:val="00096DEF"/>
    <w:rsid w:val="000A49CA"/>
    <w:rsid w:val="000B0B99"/>
    <w:rsid w:val="000E0A49"/>
    <w:rsid w:val="000F484A"/>
    <w:rsid w:val="00123DCD"/>
    <w:rsid w:val="00127124"/>
    <w:rsid w:val="00127328"/>
    <w:rsid w:val="00137276"/>
    <w:rsid w:val="00174A09"/>
    <w:rsid w:val="001F407A"/>
    <w:rsid w:val="00200F61"/>
    <w:rsid w:val="00203106"/>
    <w:rsid w:val="00203F11"/>
    <w:rsid w:val="002113DB"/>
    <w:rsid w:val="0024289D"/>
    <w:rsid w:val="00271FC9"/>
    <w:rsid w:val="00277534"/>
    <w:rsid w:val="00321A5F"/>
    <w:rsid w:val="003322B8"/>
    <w:rsid w:val="00361ECA"/>
    <w:rsid w:val="003708EF"/>
    <w:rsid w:val="00376378"/>
    <w:rsid w:val="00396A7B"/>
    <w:rsid w:val="003B1C7C"/>
    <w:rsid w:val="003B7AAA"/>
    <w:rsid w:val="003C5CDD"/>
    <w:rsid w:val="003D1247"/>
    <w:rsid w:val="00407E39"/>
    <w:rsid w:val="00410CFB"/>
    <w:rsid w:val="00424663"/>
    <w:rsid w:val="00432194"/>
    <w:rsid w:val="0043291D"/>
    <w:rsid w:val="0043745A"/>
    <w:rsid w:val="00464BDD"/>
    <w:rsid w:val="004A3AB4"/>
    <w:rsid w:val="004B7776"/>
    <w:rsid w:val="004C1C4C"/>
    <w:rsid w:val="004D189B"/>
    <w:rsid w:val="004D68F1"/>
    <w:rsid w:val="004F448F"/>
    <w:rsid w:val="004F6093"/>
    <w:rsid w:val="00527D15"/>
    <w:rsid w:val="00533068"/>
    <w:rsid w:val="00541EE6"/>
    <w:rsid w:val="00587F24"/>
    <w:rsid w:val="005E4F9C"/>
    <w:rsid w:val="005F5968"/>
    <w:rsid w:val="006164D2"/>
    <w:rsid w:val="006205A0"/>
    <w:rsid w:val="00620EAA"/>
    <w:rsid w:val="0064358C"/>
    <w:rsid w:val="00696561"/>
    <w:rsid w:val="00697C26"/>
    <w:rsid w:val="006B4A42"/>
    <w:rsid w:val="006C5B14"/>
    <w:rsid w:val="006D16C7"/>
    <w:rsid w:val="006D6139"/>
    <w:rsid w:val="006E3AD7"/>
    <w:rsid w:val="00705F4C"/>
    <w:rsid w:val="00707F29"/>
    <w:rsid w:val="0072367F"/>
    <w:rsid w:val="007361E6"/>
    <w:rsid w:val="007946F3"/>
    <w:rsid w:val="007C57EC"/>
    <w:rsid w:val="007E7332"/>
    <w:rsid w:val="007F3950"/>
    <w:rsid w:val="007F618D"/>
    <w:rsid w:val="008014B2"/>
    <w:rsid w:val="00810158"/>
    <w:rsid w:val="00850602"/>
    <w:rsid w:val="008539B8"/>
    <w:rsid w:val="00854C97"/>
    <w:rsid w:val="00860C79"/>
    <w:rsid w:val="008C788E"/>
    <w:rsid w:val="008D2239"/>
    <w:rsid w:val="008D2896"/>
    <w:rsid w:val="008D497F"/>
    <w:rsid w:val="00924C95"/>
    <w:rsid w:val="00933C1B"/>
    <w:rsid w:val="00933CF8"/>
    <w:rsid w:val="0094371B"/>
    <w:rsid w:val="00954F9E"/>
    <w:rsid w:val="00955988"/>
    <w:rsid w:val="009609A7"/>
    <w:rsid w:val="00964103"/>
    <w:rsid w:val="00977773"/>
    <w:rsid w:val="009B145A"/>
    <w:rsid w:val="009B4DFF"/>
    <w:rsid w:val="009D0288"/>
    <w:rsid w:val="009D2978"/>
    <w:rsid w:val="00A0010E"/>
    <w:rsid w:val="00A00EDD"/>
    <w:rsid w:val="00A14BF3"/>
    <w:rsid w:val="00A36A41"/>
    <w:rsid w:val="00A44929"/>
    <w:rsid w:val="00A72F0D"/>
    <w:rsid w:val="00A82258"/>
    <w:rsid w:val="00AC72CB"/>
    <w:rsid w:val="00B00530"/>
    <w:rsid w:val="00B51941"/>
    <w:rsid w:val="00B54FFB"/>
    <w:rsid w:val="00B64B64"/>
    <w:rsid w:val="00B84415"/>
    <w:rsid w:val="00B84D2F"/>
    <w:rsid w:val="00B9712A"/>
    <w:rsid w:val="00BB3E50"/>
    <w:rsid w:val="00BC3479"/>
    <w:rsid w:val="00BD543A"/>
    <w:rsid w:val="00BD7BF5"/>
    <w:rsid w:val="00C6001D"/>
    <w:rsid w:val="00CA5AAB"/>
    <w:rsid w:val="00CD270B"/>
    <w:rsid w:val="00CD4B7B"/>
    <w:rsid w:val="00D01334"/>
    <w:rsid w:val="00D02A0F"/>
    <w:rsid w:val="00D044F8"/>
    <w:rsid w:val="00D14FCD"/>
    <w:rsid w:val="00D250C7"/>
    <w:rsid w:val="00D7683D"/>
    <w:rsid w:val="00D86968"/>
    <w:rsid w:val="00DE2B71"/>
    <w:rsid w:val="00DE44AD"/>
    <w:rsid w:val="00DF11C2"/>
    <w:rsid w:val="00E07877"/>
    <w:rsid w:val="00E25351"/>
    <w:rsid w:val="00E3386E"/>
    <w:rsid w:val="00E55ED1"/>
    <w:rsid w:val="00E56400"/>
    <w:rsid w:val="00E663FF"/>
    <w:rsid w:val="00E834AC"/>
    <w:rsid w:val="00E87197"/>
    <w:rsid w:val="00EB548E"/>
    <w:rsid w:val="00EC14BE"/>
    <w:rsid w:val="00ED3C2C"/>
    <w:rsid w:val="00EE791E"/>
    <w:rsid w:val="00EF3A51"/>
    <w:rsid w:val="00EF58E4"/>
    <w:rsid w:val="00F23059"/>
    <w:rsid w:val="00F35D09"/>
    <w:rsid w:val="00F44168"/>
    <w:rsid w:val="00F51901"/>
    <w:rsid w:val="00F71D2D"/>
    <w:rsid w:val="00FA3C62"/>
    <w:rsid w:val="00FA59C1"/>
    <w:rsid w:val="00FB236E"/>
    <w:rsid w:val="00FF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34F65"/>
  <w15:docId w15:val="{B709236D-A0B2-4365-A8F8-1EA0D976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13DB"/>
    <w:rPr>
      <w:rFonts w:ascii="Futura Bk BT" w:hAnsi="Futura Bk BT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qFormat/>
    <w:rsid w:val="002113DB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Heading2">
    <w:name w:val="heading 2"/>
    <w:basedOn w:val="Normal"/>
    <w:next w:val="Normal"/>
    <w:qFormat/>
    <w:rsid w:val="002113DB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Heading3">
    <w:name w:val="heading 3"/>
    <w:basedOn w:val="Normal"/>
    <w:next w:val="Normal"/>
    <w:qFormat/>
    <w:rsid w:val="002113DB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2113DB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Heading5">
    <w:name w:val="heading 5"/>
    <w:basedOn w:val="Normal"/>
    <w:next w:val="Normal"/>
    <w:qFormat/>
    <w:rsid w:val="002113DB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Heading6">
    <w:name w:val="heading 6"/>
    <w:basedOn w:val="Normal"/>
    <w:next w:val="Normal"/>
    <w:qFormat/>
    <w:rsid w:val="002113DB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Heading7">
    <w:name w:val="heading 7"/>
    <w:basedOn w:val="Normal"/>
    <w:next w:val="Normal"/>
    <w:qFormat/>
    <w:rsid w:val="002113DB"/>
    <w:pPr>
      <w:keepNext/>
      <w:outlineLvl w:val="6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qFormat/>
    <w:rsid w:val="002113DB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Heading9">
    <w:name w:val="heading 9"/>
    <w:basedOn w:val="Normal"/>
    <w:next w:val="Normal"/>
    <w:qFormat/>
    <w:rsid w:val="002113DB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113DB"/>
    <w:pPr>
      <w:jc w:val="center"/>
    </w:pPr>
    <w:rPr>
      <w:b/>
    </w:rPr>
  </w:style>
  <w:style w:type="paragraph" w:styleId="BodyText">
    <w:name w:val="Body Text"/>
    <w:basedOn w:val="Normal"/>
    <w:rsid w:val="002113DB"/>
    <w:pPr>
      <w:jc w:val="both"/>
    </w:pPr>
  </w:style>
  <w:style w:type="paragraph" w:styleId="Header">
    <w:name w:val="header"/>
    <w:basedOn w:val="Normal"/>
    <w:link w:val="HeaderChar"/>
    <w:rsid w:val="002113DB"/>
    <w:pPr>
      <w:tabs>
        <w:tab w:val="center" w:pos="4153"/>
        <w:tab w:val="right" w:pos="8306"/>
      </w:tabs>
    </w:pPr>
    <w:rPr>
      <w:lang w:val="en-US"/>
    </w:rPr>
  </w:style>
  <w:style w:type="paragraph" w:styleId="Footer">
    <w:name w:val="footer"/>
    <w:basedOn w:val="Normal"/>
    <w:link w:val="FooterChar"/>
    <w:uiPriority w:val="99"/>
    <w:rsid w:val="002113DB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2113DB"/>
    <w:pPr>
      <w:jc w:val="both"/>
    </w:pPr>
    <w:rPr>
      <w:rFonts w:ascii="Arial" w:hAnsi="Arial" w:cs="Arial"/>
      <w:sz w:val="22"/>
    </w:rPr>
  </w:style>
  <w:style w:type="paragraph" w:styleId="TOC1">
    <w:name w:val="toc 1"/>
    <w:basedOn w:val="Normal"/>
    <w:next w:val="Normal"/>
    <w:autoRedefine/>
    <w:semiHidden/>
    <w:rsid w:val="002113DB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semiHidden/>
    <w:rsid w:val="002113DB"/>
    <w:pPr>
      <w:ind w:left="200"/>
    </w:pPr>
    <w:rPr>
      <w:smallCaps/>
    </w:rPr>
  </w:style>
  <w:style w:type="paragraph" w:styleId="TOC3">
    <w:name w:val="toc 3"/>
    <w:basedOn w:val="Normal"/>
    <w:next w:val="Normal"/>
    <w:autoRedefine/>
    <w:semiHidden/>
    <w:rsid w:val="002113DB"/>
    <w:pPr>
      <w:ind w:left="400"/>
    </w:pPr>
    <w:rPr>
      <w:i/>
      <w:iCs/>
    </w:rPr>
  </w:style>
  <w:style w:type="paragraph" w:styleId="TOC4">
    <w:name w:val="toc 4"/>
    <w:basedOn w:val="Normal"/>
    <w:next w:val="Normal"/>
    <w:autoRedefine/>
    <w:semiHidden/>
    <w:rsid w:val="002113DB"/>
    <w:pPr>
      <w:ind w:left="600"/>
    </w:pPr>
    <w:rPr>
      <w:szCs w:val="21"/>
    </w:rPr>
  </w:style>
  <w:style w:type="paragraph" w:styleId="TOC5">
    <w:name w:val="toc 5"/>
    <w:basedOn w:val="Normal"/>
    <w:next w:val="Normal"/>
    <w:autoRedefine/>
    <w:semiHidden/>
    <w:rsid w:val="002113DB"/>
    <w:pPr>
      <w:ind w:left="800"/>
    </w:pPr>
    <w:rPr>
      <w:szCs w:val="21"/>
    </w:rPr>
  </w:style>
  <w:style w:type="paragraph" w:styleId="TOC6">
    <w:name w:val="toc 6"/>
    <w:basedOn w:val="Normal"/>
    <w:next w:val="Normal"/>
    <w:autoRedefine/>
    <w:semiHidden/>
    <w:rsid w:val="002113DB"/>
    <w:pPr>
      <w:ind w:left="1000"/>
    </w:pPr>
    <w:rPr>
      <w:szCs w:val="21"/>
    </w:rPr>
  </w:style>
  <w:style w:type="paragraph" w:styleId="TOC7">
    <w:name w:val="toc 7"/>
    <w:basedOn w:val="Normal"/>
    <w:next w:val="Normal"/>
    <w:autoRedefine/>
    <w:semiHidden/>
    <w:rsid w:val="002113DB"/>
    <w:pPr>
      <w:ind w:left="1200"/>
    </w:pPr>
    <w:rPr>
      <w:szCs w:val="21"/>
    </w:rPr>
  </w:style>
  <w:style w:type="paragraph" w:styleId="TOC8">
    <w:name w:val="toc 8"/>
    <w:basedOn w:val="Normal"/>
    <w:next w:val="Normal"/>
    <w:autoRedefine/>
    <w:semiHidden/>
    <w:rsid w:val="002113DB"/>
    <w:pPr>
      <w:ind w:left="1400"/>
    </w:pPr>
    <w:rPr>
      <w:szCs w:val="21"/>
    </w:rPr>
  </w:style>
  <w:style w:type="paragraph" w:styleId="TOC9">
    <w:name w:val="toc 9"/>
    <w:basedOn w:val="Normal"/>
    <w:next w:val="Normal"/>
    <w:autoRedefine/>
    <w:semiHidden/>
    <w:rsid w:val="002113DB"/>
    <w:pPr>
      <w:ind w:left="1600"/>
    </w:pPr>
    <w:rPr>
      <w:szCs w:val="21"/>
    </w:rPr>
  </w:style>
  <w:style w:type="character" w:styleId="Hyperlink">
    <w:name w:val="Hyperlink"/>
    <w:basedOn w:val="DefaultParagraphFont"/>
    <w:rsid w:val="002113DB"/>
    <w:rPr>
      <w:color w:val="0000FF"/>
      <w:u w:val="single"/>
    </w:rPr>
  </w:style>
  <w:style w:type="paragraph" w:styleId="FootnoteText">
    <w:name w:val="footnote text"/>
    <w:basedOn w:val="Normal"/>
    <w:semiHidden/>
    <w:rsid w:val="002113DB"/>
  </w:style>
  <w:style w:type="character" w:styleId="FootnoteReference">
    <w:name w:val="footnote reference"/>
    <w:basedOn w:val="DefaultParagraphFont"/>
    <w:semiHidden/>
    <w:rsid w:val="002113DB"/>
    <w:rPr>
      <w:vertAlign w:val="superscript"/>
    </w:rPr>
  </w:style>
  <w:style w:type="paragraph" w:styleId="BodyText3">
    <w:name w:val="Body Text 3"/>
    <w:basedOn w:val="Normal"/>
    <w:rsid w:val="002113DB"/>
    <w:pPr>
      <w:jc w:val="center"/>
    </w:pPr>
    <w:rPr>
      <w:rFonts w:ascii="Arial" w:hAnsi="Arial" w:cs="Arial"/>
      <w:b/>
      <w:sz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BodyTextIndent">
    <w:name w:val="Body Text Indent"/>
    <w:basedOn w:val="Normal"/>
    <w:rsid w:val="002113DB"/>
    <w:pPr>
      <w:ind w:left="540"/>
    </w:pPr>
    <w:rPr>
      <w:rFonts w:ascii="Arial" w:hAnsi="Arial" w:cs="Arial"/>
      <w:b/>
      <w:sz w:val="60"/>
    </w:rPr>
  </w:style>
  <w:style w:type="character" w:styleId="FollowedHyperlink">
    <w:name w:val="FollowedHyperlink"/>
    <w:basedOn w:val="DefaultParagraphFont"/>
    <w:rsid w:val="002113DB"/>
    <w:rPr>
      <w:color w:val="800080"/>
      <w:u w:val="single"/>
    </w:rPr>
  </w:style>
  <w:style w:type="character" w:customStyle="1" w:styleId="Heading4Char">
    <w:name w:val="Heading 4 Char"/>
    <w:basedOn w:val="DefaultParagraphFont"/>
    <w:rsid w:val="002113DB"/>
    <w:rPr>
      <w:rFonts w:ascii="Arial" w:hAnsi="Arial" w:cs="Arial"/>
      <w:b/>
      <w:sz w:val="22"/>
      <w:lang w:val="en-GB" w:eastAsia="en-US" w:bidi="ar-SA"/>
    </w:rPr>
  </w:style>
  <w:style w:type="character" w:styleId="PageNumber">
    <w:name w:val="page number"/>
    <w:basedOn w:val="DefaultParagraphFont"/>
    <w:rsid w:val="002113DB"/>
  </w:style>
  <w:style w:type="paragraph" w:styleId="BodyTextIndent2">
    <w:name w:val="Body Text Indent 2"/>
    <w:basedOn w:val="Normal"/>
    <w:rsid w:val="002113DB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ph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DefaultParagraphFon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DefaultParagraphFon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DE44AD"/>
    <w:rPr>
      <w:rFonts w:ascii="Futura Bk BT" w:hAnsi="Futura Bk BT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rsid w:val="000752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521B"/>
    <w:rPr>
      <w:rFonts w:ascii="Tahoma" w:hAnsi="Tahoma" w:cs="Tahoma"/>
      <w:sz w:val="16"/>
      <w:szCs w:val="16"/>
      <w:lang w:val="ro-RO" w:eastAsia="ro-RO"/>
    </w:rPr>
  </w:style>
  <w:style w:type="paragraph" w:customStyle="1" w:styleId="Default">
    <w:name w:val="Default"/>
    <w:rsid w:val="00096D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7777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35CB5C-6799-40A1-B447-04A94FC8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1163</CharactersWithSpaces>
  <SharedDoc>false</SharedDoc>
  <HLinks>
    <vt:vector size="24" baseType="variant">
      <vt:variant>
        <vt:i4>6225937</vt:i4>
      </vt:variant>
      <vt:variant>
        <vt:i4>9</vt:i4>
      </vt:variant>
      <vt:variant>
        <vt:i4>0</vt:i4>
      </vt:variant>
      <vt:variant>
        <vt:i4>5</vt:i4>
      </vt:variant>
      <vt:variant>
        <vt:lpwstr>http://www.dae.gov.ro/232/programul-na-ional-de-reform-2011-2013</vt:lpwstr>
      </vt:variant>
      <vt:variant>
        <vt:lpwstr/>
      </vt:variant>
      <vt:variant>
        <vt:i4>196636</vt:i4>
      </vt:variant>
      <vt:variant>
        <vt:i4>6</vt:i4>
      </vt:variant>
      <vt:variant>
        <vt:i4>0</vt:i4>
      </vt:variant>
      <vt:variant>
        <vt:i4>5</vt:i4>
      </vt:variant>
      <vt:variant>
        <vt:lpwstr>http://www.inforegio.ro/</vt:lpwstr>
      </vt:variant>
      <vt:variant>
        <vt:lpwstr/>
      </vt:variant>
      <vt:variant>
        <vt:i4>1704042</vt:i4>
      </vt:variant>
      <vt:variant>
        <vt:i4>3</vt:i4>
      </vt:variant>
      <vt:variant>
        <vt:i4>0</vt:i4>
      </vt:variant>
      <vt:variant>
        <vt:i4>5</vt:i4>
      </vt:variant>
      <vt:variant>
        <vt:lpwstr>http://www.adrmuntenia.ro/documente-l-documente_utile.html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2016-11-21T07:01:00Z</cp:lastPrinted>
  <dcterms:created xsi:type="dcterms:W3CDTF">2018-02-22T06:42:00Z</dcterms:created>
  <dcterms:modified xsi:type="dcterms:W3CDTF">2018-11-16T09:08:00Z</dcterms:modified>
</cp:coreProperties>
</file>